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920" w:rsidRDefault="000E1920" w:rsidP="00E440A9">
      <w:pPr>
        <w:shd w:val="clear" w:color="auto" w:fill="FFFFFF"/>
        <w:autoSpaceDE w:val="0"/>
        <w:autoSpaceDN w:val="0"/>
        <w:adjustRightInd w:val="0"/>
        <w:jc w:val="center"/>
        <w:rPr>
          <w:b/>
          <w:lang w:val="kk-KZ"/>
        </w:rPr>
      </w:pPr>
      <w:r>
        <w:rPr>
          <w:b/>
          <w:noProof/>
          <w:lang w:val="kk-KZ"/>
        </w:rPr>
        <w:t xml:space="preserve">Тақырып 10.  </w:t>
      </w:r>
      <w:r w:rsidRPr="00DE64BC">
        <w:rPr>
          <w:b/>
          <w:lang w:val="kk-KZ"/>
        </w:rPr>
        <w:t>Бизнес – жоспардың құрамы және құрылымы</w:t>
      </w:r>
    </w:p>
    <w:p w:rsidR="000E1920" w:rsidRDefault="000E1920" w:rsidP="00E440A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noProof/>
          <w:lang w:val="kk-KZ"/>
        </w:rPr>
      </w:pPr>
    </w:p>
    <w:p w:rsidR="000E1920" w:rsidRDefault="000E1920" w:rsidP="00E440A9">
      <w:pPr>
        <w:shd w:val="clear" w:color="auto" w:fill="FFFFFF"/>
        <w:autoSpaceDE w:val="0"/>
        <w:autoSpaceDN w:val="0"/>
        <w:adjustRightInd w:val="0"/>
        <w:jc w:val="both"/>
        <w:rPr>
          <w:noProof/>
          <w:lang w:val="kk-KZ"/>
        </w:rPr>
      </w:pPr>
      <w:r>
        <w:rPr>
          <w:b/>
          <w:noProof/>
          <w:lang w:val="kk-KZ"/>
        </w:rPr>
        <w:t xml:space="preserve">Дәріс мақсаты: </w:t>
      </w:r>
      <w:r>
        <w:rPr>
          <w:noProof/>
          <w:lang w:val="kk-KZ"/>
        </w:rPr>
        <w:t>Бизнес - жоспардың мәнін, жасалу әдістемесін оқып игеру.</w:t>
      </w:r>
    </w:p>
    <w:p w:rsidR="000E1920" w:rsidRDefault="000E1920" w:rsidP="00E440A9">
      <w:pPr>
        <w:jc w:val="both"/>
        <w:rPr>
          <w:b/>
          <w:sz w:val="16"/>
          <w:szCs w:val="16"/>
          <w:lang w:val="kk-KZ"/>
        </w:rPr>
      </w:pPr>
    </w:p>
    <w:p w:rsidR="000E1920" w:rsidRDefault="000E1920" w:rsidP="00E440A9">
      <w:pPr>
        <w:jc w:val="both"/>
        <w:rPr>
          <w:b/>
          <w:lang w:val="kk-KZ"/>
        </w:rPr>
      </w:pPr>
      <w:r>
        <w:rPr>
          <w:b/>
          <w:lang w:val="kk-KZ"/>
        </w:rPr>
        <w:t xml:space="preserve">Дәріс жоспары: </w:t>
      </w:r>
    </w:p>
    <w:p w:rsidR="000E1920" w:rsidRDefault="000E1920" w:rsidP="00E440A9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Бизнес – жоспардың құрамы және құрылымы.</w:t>
      </w:r>
    </w:p>
    <w:p w:rsidR="000E1920" w:rsidRDefault="000E1920" w:rsidP="00E440A9">
      <w:pPr>
        <w:numPr>
          <w:ilvl w:val="0"/>
          <w:numId w:val="6"/>
        </w:numPr>
        <w:jc w:val="both"/>
        <w:rPr>
          <w:lang w:val="kk-KZ"/>
        </w:rPr>
      </w:pPr>
      <w:r>
        <w:rPr>
          <w:lang w:val="kk-KZ"/>
        </w:rPr>
        <w:t>Бизнес – жоспардың нарық жағдайындағы қажеттілігі.</w:t>
      </w:r>
    </w:p>
    <w:p w:rsidR="000E1920" w:rsidRDefault="000E1920" w:rsidP="00E440A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noProof/>
          <w:lang w:val="kk-KZ"/>
        </w:rPr>
      </w:pPr>
    </w:p>
    <w:p w:rsidR="000E1920" w:rsidRPr="00C35367" w:rsidRDefault="000E1920" w:rsidP="00DE64BC">
      <w:pPr>
        <w:ind w:left="360"/>
        <w:jc w:val="center"/>
        <w:rPr>
          <w:b/>
          <w:lang w:val="kk-KZ"/>
        </w:rPr>
      </w:pPr>
      <w:r w:rsidRPr="00C35367">
        <w:rPr>
          <w:b/>
          <w:lang w:val="kk-KZ"/>
        </w:rPr>
        <w:t>Бақылау сұрақтары:</w:t>
      </w:r>
    </w:p>
    <w:p w:rsidR="000E1920" w:rsidRPr="00C35367" w:rsidRDefault="000E1920" w:rsidP="00002AC6">
      <w:pPr>
        <w:numPr>
          <w:ilvl w:val="0"/>
          <w:numId w:val="5"/>
        </w:numPr>
        <w:tabs>
          <w:tab w:val="clear" w:pos="360"/>
        </w:tabs>
        <w:ind w:left="0" w:firstLine="0"/>
        <w:rPr>
          <w:lang w:val="kk-KZ"/>
        </w:rPr>
      </w:pPr>
      <w:r w:rsidRPr="00C35367">
        <w:rPr>
          <w:lang w:val="kk-KZ"/>
        </w:rPr>
        <w:t>Бизнес – жоспардың жалпы сипаттамасы.</w:t>
      </w:r>
    </w:p>
    <w:p w:rsidR="000E1920" w:rsidRPr="00002AC6" w:rsidRDefault="000E1920" w:rsidP="00002AC6">
      <w:pPr>
        <w:numPr>
          <w:ilvl w:val="0"/>
          <w:numId w:val="5"/>
        </w:numPr>
        <w:tabs>
          <w:tab w:val="clear" w:pos="360"/>
          <w:tab w:val="num" w:pos="0"/>
        </w:tabs>
        <w:ind w:left="0" w:firstLine="0"/>
        <w:rPr>
          <w:b/>
          <w:lang w:val="kk-KZ"/>
        </w:rPr>
      </w:pPr>
      <w:r w:rsidRPr="00002AC6">
        <w:rPr>
          <w:lang w:val="kk-KZ"/>
        </w:rPr>
        <w:t>Бизнес – жоспардың құрамы және құрылымы.</w:t>
      </w:r>
    </w:p>
    <w:p w:rsidR="000E1920" w:rsidRPr="00002AC6" w:rsidRDefault="000E1920" w:rsidP="00002AC6">
      <w:pPr>
        <w:numPr>
          <w:ilvl w:val="0"/>
          <w:numId w:val="5"/>
        </w:numPr>
        <w:tabs>
          <w:tab w:val="clear" w:pos="360"/>
          <w:tab w:val="num" w:pos="0"/>
        </w:tabs>
        <w:ind w:left="0" w:firstLine="0"/>
        <w:rPr>
          <w:b/>
          <w:lang w:val="kk-KZ"/>
        </w:rPr>
      </w:pPr>
      <w:r w:rsidRPr="00002AC6">
        <w:rPr>
          <w:lang w:val="kk-KZ"/>
        </w:rPr>
        <w:t xml:space="preserve"> Бизнес – жоспарлаудың  экономикадағы атқаратын ролі</w:t>
      </w:r>
      <w:r w:rsidRPr="00002AC6">
        <w:rPr>
          <w:b/>
          <w:lang w:val="kk-KZ"/>
        </w:rPr>
        <w:t xml:space="preserve">. </w:t>
      </w:r>
    </w:p>
    <w:p w:rsidR="000E1920" w:rsidRPr="00C35367" w:rsidRDefault="000E1920" w:rsidP="00DE64BC">
      <w:pPr>
        <w:ind w:left="360"/>
        <w:jc w:val="center"/>
        <w:rPr>
          <w:lang w:val="kk-KZ"/>
        </w:rPr>
      </w:pPr>
      <w:r w:rsidRPr="00C35367">
        <w:rPr>
          <w:b/>
          <w:lang w:val="kk-KZ"/>
        </w:rPr>
        <w:t>Әдебиеттер:</w:t>
      </w:r>
    </w:p>
    <w:p w:rsidR="000E1920" w:rsidRPr="00C35367" w:rsidRDefault="000E1920" w:rsidP="00DE64BC">
      <w:pPr>
        <w:ind w:left="360"/>
        <w:rPr>
          <w:lang w:val="kk-KZ"/>
        </w:rPr>
      </w:pPr>
      <w:r w:rsidRPr="00C35367">
        <w:rPr>
          <w:lang w:val="kk-KZ"/>
        </w:rPr>
        <w:t>2, 54 – 71 бет</w:t>
      </w:r>
      <w:r>
        <w:rPr>
          <w:lang w:val="kk-KZ"/>
        </w:rPr>
        <w:t xml:space="preserve"> 3.</w:t>
      </w:r>
    </w:p>
    <w:p w:rsidR="000E1920" w:rsidRPr="001D0D9A" w:rsidRDefault="000E1920" w:rsidP="00DE64B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lang w:val="kk-KZ"/>
        </w:rPr>
      </w:pPr>
    </w:p>
    <w:sectPr w:rsidR="000E1920" w:rsidRPr="001D0D9A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C2375"/>
    <w:multiLevelType w:val="hybridMultilevel"/>
    <w:tmpl w:val="EA5426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37EB6FD4"/>
    <w:multiLevelType w:val="hybridMultilevel"/>
    <w:tmpl w:val="72F46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840D2E"/>
    <w:multiLevelType w:val="hybridMultilevel"/>
    <w:tmpl w:val="1BBEB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F7C04BA"/>
    <w:multiLevelType w:val="hybridMultilevel"/>
    <w:tmpl w:val="09CC44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02AC6"/>
    <w:rsid w:val="0002116F"/>
    <w:rsid w:val="0004761D"/>
    <w:rsid w:val="00096EB3"/>
    <w:rsid w:val="000A16F1"/>
    <w:rsid w:val="000C66BD"/>
    <w:rsid w:val="000D7857"/>
    <w:rsid w:val="000E1920"/>
    <w:rsid w:val="000E743D"/>
    <w:rsid w:val="0014566B"/>
    <w:rsid w:val="00147194"/>
    <w:rsid w:val="00152A43"/>
    <w:rsid w:val="001803F0"/>
    <w:rsid w:val="00197312"/>
    <w:rsid w:val="001B2380"/>
    <w:rsid w:val="001C430D"/>
    <w:rsid w:val="001D0D9A"/>
    <w:rsid w:val="00227EC6"/>
    <w:rsid w:val="00277D01"/>
    <w:rsid w:val="00286BAD"/>
    <w:rsid w:val="002B230A"/>
    <w:rsid w:val="002F65AA"/>
    <w:rsid w:val="00376F9B"/>
    <w:rsid w:val="0039440D"/>
    <w:rsid w:val="003F7D0E"/>
    <w:rsid w:val="0042584A"/>
    <w:rsid w:val="00436A80"/>
    <w:rsid w:val="00476336"/>
    <w:rsid w:val="00494D12"/>
    <w:rsid w:val="004D063D"/>
    <w:rsid w:val="004D5799"/>
    <w:rsid w:val="005B3CCB"/>
    <w:rsid w:val="005C027B"/>
    <w:rsid w:val="005D090B"/>
    <w:rsid w:val="006257E7"/>
    <w:rsid w:val="00633251"/>
    <w:rsid w:val="00652C03"/>
    <w:rsid w:val="00663AA6"/>
    <w:rsid w:val="006A16BE"/>
    <w:rsid w:val="006D5FD4"/>
    <w:rsid w:val="00714683"/>
    <w:rsid w:val="007E0EEE"/>
    <w:rsid w:val="00807A12"/>
    <w:rsid w:val="00876F3D"/>
    <w:rsid w:val="008D0C1C"/>
    <w:rsid w:val="009922E4"/>
    <w:rsid w:val="00996719"/>
    <w:rsid w:val="009C6053"/>
    <w:rsid w:val="00A2123B"/>
    <w:rsid w:val="00A72D32"/>
    <w:rsid w:val="00AC3FC1"/>
    <w:rsid w:val="00B141D4"/>
    <w:rsid w:val="00B368B3"/>
    <w:rsid w:val="00BD1D66"/>
    <w:rsid w:val="00C35367"/>
    <w:rsid w:val="00C83EB3"/>
    <w:rsid w:val="00CF0718"/>
    <w:rsid w:val="00D21192"/>
    <w:rsid w:val="00D23AE4"/>
    <w:rsid w:val="00D50883"/>
    <w:rsid w:val="00DA22C7"/>
    <w:rsid w:val="00DE64BC"/>
    <w:rsid w:val="00E16009"/>
    <w:rsid w:val="00E440A9"/>
    <w:rsid w:val="00E842D0"/>
    <w:rsid w:val="00E95576"/>
    <w:rsid w:val="00F241F0"/>
    <w:rsid w:val="00F36526"/>
    <w:rsid w:val="00FC25CF"/>
    <w:rsid w:val="00FD6403"/>
    <w:rsid w:val="00FD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68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/>
      <w:outlineLvl w:val="0"/>
    </w:pPr>
    <w:rPr>
      <w:rFonts w:ascii="Arial Narrow" w:hAnsi="Arial Narrow"/>
      <w:b/>
      <w:bCs/>
      <w:color w:val="FFFFFF"/>
      <w:kern w:val="36"/>
      <w:sz w:val="33"/>
      <w:szCs w:val="3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</w:pPr>
    <w:rPr>
      <w:rFonts w:ascii="Arial" w:hAnsi="Arial" w:cs="Arial"/>
      <w:i/>
      <w:iCs/>
      <w:sz w:val="14"/>
      <w:szCs w:val="14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jc w:val="right"/>
    </w:pPr>
    <w:rPr>
      <w:rFonts w:ascii="KZ Arial" w:hAnsi="KZ Arial" w:cs="KZ Arial"/>
      <w:sz w:val="18"/>
      <w:szCs w:val="18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14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468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6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1</Pages>
  <Words>62</Words>
  <Characters>358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2014-09-24T22:26:00Z</dcterms:created>
  <dcterms:modified xsi:type="dcterms:W3CDTF">2015-09-14T15:35:00Z</dcterms:modified>
</cp:coreProperties>
</file>